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0D559" w14:textId="77777777" w:rsidR="0046532A" w:rsidRDefault="0046532A" w:rsidP="0046532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SAVAGE</w:t>
      </w:r>
      <w:r>
        <w:rPr>
          <w:rFonts w:ascii="Times New Roman" w:hAnsi="Times New Roman" w:cs="Times New Roman"/>
          <w:sz w:val="24"/>
          <w:szCs w:val="24"/>
        </w:rPr>
        <w:t xml:space="preserve">       (fl.1409)</w:t>
      </w:r>
    </w:p>
    <w:p w14:paraId="1E35A63A" w14:textId="77777777" w:rsidR="0046532A" w:rsidRDefault="0046532A" w:rsidP="0046532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B36D252" w14:textId="77777777" w:rsidR="0046532A" w:rsidRDefault="0046532A" w:rsidP="0046532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512F3FB2" w14:textId="77777777" w:rsidR="0046532A" w:rsidRDefault="0046532A" w:rsidP="0046532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Aug.1409</w:t>
      </w:r>
      <w:r>
        <w:rPr>
          <w:rFonts w:ascii="Times New Roman" w:hAnsi="Times New Roman" w:cs="Times New Roman"/>
          <w:sz w:val="24"/>
          <w:szCs w:val="24"/>
        </w:rPr>
        <w:tab/>
        <w:t>He and Robert Wolmeristy(q.v.) were commissioned to collect in person the</w:t>
      </w:r>
    </w:p>
    <w:p w14:paraId="1CAB7A70" w14:textId="77777777" w:rsidR="0046532A" w:rsidRDefault="0046532A" w:rsidP="0046532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customs in the port of Yarmouth and adjacent ports and places.     </w:t>
      </w:r>
    </w:p>
    <w:p w14:paraId="7984EE4E" w14:textId="77777777" w:rsidR="0046532A" w:rsidRDefault="0046532A" w:rsidP="0046532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(C.F.R. 1405-13 p.125)</w:t>
      </w:r>
    </w:p>
    <w:p w14:paraId="3860BD39" w14:textId="72480DEB" w:rsidR="008F36E6" w:rsidRDefault="008F36E6" w:rsidP="008F36E6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Aug.1409</w:t>
      </w:r>
      <w:r>
        <w:rPr>
          <w:rFonts w:ascii="Times New Roman" w:hAnsi="Times New Roman" w:cs="Times New Roman"/>
          <w:sz w:val="24"/>
          <w:szCs w:val="24"/>
        </w:rPr>
        <w:tab/>
        <w:t>He and Robert Wolmersty(q.v.) were commissioned to collect in person the subsidies in Yarmouth and adjacent ports and places.   (C.P.R. 1405-13 p.132)</w:t>
      </w:r>
    </w:p>
    <w:p w14:paraId="58BF667B" w14:textId="77777777" w:rsidR="00B843D3" w:rsidRDefault="00B843D3" w:rsidP="00B843D3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Aug.1409</w:t>
      </w:r>
      <w:r>
        <w:rPr>
          <w:rFonts w:ascii="Times New Roman" w:hAnsi="Times New Roman" w:cs="Times New Roman"/>
          <w:sz w:val="24"/>
          <w:szCs w:val="24"/>
        </w:rPr>
        <w:tab/>
        <w:t>He and Robert Wolmeristy(q.v.) were commissioned to collect in the port of</w:t>
      </w:r>
    </w:p>
    <w:p w14:paraId="41CB6DAD" w14:textId="77777777" w:rsidR="00B843D3" w:rsidRDefault="00B843D3" w:rsidP="00B843D3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Yarmouth and in all adjacent ports and places the subsidy granted to the</w:t>
      </w:r>
    </w:p>
    <w:p w14:paraId="343B5C64" w14:textId="77777777" w:rsidR="00B843D3" w:rsidRDefault="00B843D3" w:rsidP="00B843D3">
      <w:pPr>
        <w:tabs>
          <w:tab w:val="left" w:pos="144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King at the last Parliament.   (C.F.R. 1405-13 p.127)</w:t>
      </w:r>
    </w:p>
    <w:p w14:paraId="378025AA" w14:textId="77777777" w:rsidR="00602762" w:rsidRDefault="00602762" w:rsidP="0060276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Sep.1410</w:t>
      </w:r>
      <w:r>
        <w:rPr>
          <w:rFonts w:ascii="Times New Roman" w:hAnsi="Times New Roman" w:cs="Times New Roman"/>
          <w:sz w:val="24"/>
          <w:szCs w:val="24"/>
        </w:rPr>
        <w:tab/>
        <w:t>He and William Parker(q.v.) were commissioned to levy and collect in</w:t>
      </w:r>
    </w:p>
    <w:p w14:paraId="4A31AC05" w14:textId="77777777" w:rsidR="00602762" w:rsidRDefault="00602762" w:rsidP="00602762">
      <w:pPr>
        <w:tabs>
          <w:tab w:val="left" w:pos="720"/>
        </w:tabs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port of Yarmouth and in all adjacent ports and places, in person, the subsidy granted to the King in the last Parliament.</w:t>
      </w:r>
    </w:p>
    <w:p w14:paraId="750AB9A0" w14:textId="3A9EA8CE" w:rsidR="00602762" w:rsidRDefault="00602762" w:rsidP="0060276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p.196)</w:t>
      </w:r>
    </w:p>
    <w:p w14:paraId="706E4DDB" w14:textId="77777777" w:rsidR="002B2600" w:rsidRDefault="002B2600" w:rsidP="002B260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Sep.1410</w:t>
      </w:r>
      <w:r>
        <w:rPr>
          <w:rFonts w:ascii="Times New Roman" w:hAnsi="Times New Roman" w:cs="Times New Roman"/>
          <w:sz w:val="24"/>
          <w:szCs w:val="24"/>
        </w:rPr>
        <w:tab/>
        <w:t>He and Willam Parker(q.v.) were commissioned to collect in Yarmouth</w:t>
      </w:r>
    </w:p>
    <w:p w14:paraId="52ADB974" w14:textId="77777777" w:rsidR="002B2600" w:rsidRDefault="002B2600" w:rsidP="002B260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customs from alien merchants, the customs on wool and </w:t>
      </w:r>
    </w:p>
    <w:p w14:paraId="6DB06A62" w14:textId="77777777" w:rsidR="002B2600" w:rsidRDefault="002B2600" w:rsidP="002B260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worsted for export and the customs on wools, hides and woolfells.</w:t>
      </w:r>
    </w:p>
    <w:p w14:paraId="23EE2A3D" w14:textId="77777777" w:rsidR="002B2600" w:rsidRDefault="002B2600" w:rsidP="002B2600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p.199)</w:t>
      </w:r>
    </w:p>
    <w:p w14:paraId="2CD487E6" w14:textId="77777777" w:rsidR="002B2600" w:rsidRDefault="002B2600" w:rsidP="00602762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2A83926" w14:textId="43A17ADA" w:rsidR="00B843D3" w:rsidRDefault="00B843D3" w:rsidP="0046532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36203D81" w14:textId="2CB4E4DA" w:rsidR="00602762" w:rsidRDefault="00602762" w:rsidP="0046532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December 2025</w:t>
      </w:r>
    </w:p>
    <w:p w14:paraId="13BD1F9C" w14:textId="69CC4D94" w:rsidR="002B2600" w:rsidRDefault="002B2600" w:rsidP="0046532A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July 2026</w:t>
      </w:r>
    </w:p>
    <w:p w14:paraId="2F4CA7F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F95BF" w14:textId="77777777" w:rsidR="000777D3" w:rsidRDefault="000777D3" w:rsidP="009139A6">
      <w:r>
        <w:separator/>
      </w:r>
    </w:p>
  </w:endnote>
  <w:endnote w:type="continuationSeparator" w:id="0">
    <w:p w14:paraId="43B3FB78" w14:textId="77777777" w:rsidR="000777D3" w:rsidRDefault="000777D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E7C2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33D8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BC9A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AC1E3" w14:textId="77777777" w:rsidR="000777D3" w:rsidRDefault="000777D3" w:rsidP="009139A6">
      <w:r>
        <w:separator/>
      </w:r>
    </w:p>
  </w:footnote>
  <w:footnote w:type="continuationSeparator" w:id="0">
    <w:p w14:paraId="59B8AFF9" w14:textId="77777777" w:rsidR="000777D3" w:rsidRDefault="000777D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3282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C78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A88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32A"/>
    <w:rsid w:val="000666E0"/>
    <w:rsid w:val="000777D3"/>
    <w:rsid w:val="002510B7"/>
    <w:rsid w:val="002B2600"/>
    <w:rsid w:val="0046532A"/>
    <w:rsid w:val="004B4AC5"/>
    <w:rsid w:val="005C130B"/>
    <w:rsid w:val="00602762"/>
    <w:rsid w:val="007C20D8"/>
    <w:rsid w:val="00826F5C"/>
    <w:rsid w:val="008F36E6"/>
    <w:rsid w:val="009139A6"/>
    <w:rsid w:val="009448BB"/>
    <w:rsid w:val="00947624"/>
    <w:rsid w:val="009C2D51"/>
    <w:rsid w:val="00A3176C"/>
    <w:rsid w:val="00AE65F8"/>
    <w:rsid w:val="00B43C30"/>
    <w:rsid w:val="00B843D3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998B9"/>
  <w15:chartTrackingRefBased/>
  <w15:docId w15:val="{5C502526-9747-4533-AB6D-1743A513D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32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5</TotalTime>
  <Pages>1</Pages>
  <Words>162</Words>
  <Characters>930</Characters>
  <Application>Microsoft Office Word</Application>
  <DocSecurity>0</DocSecurity>
  <Lines>7</Lines>
  <Paragraphs>2</Paragraphs>
  <ScaleCrop>false</ScaleCrop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5</cp:revision>
  <dcterms:created xsi:type="dcterms:W3CDTF">2023-05-26T13:28:00Z</dcterms:created>
  <dcterms:modified xsi:type="dcterms:W3CDTF">2026-07-05T08:55:00Z</dcterms:modified>
</cp:coreProperties>
</file>